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6A" w:rsidRDefault="000F596A" w:rsidP="001921E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935" r:id="rId5"/>
        </w:object>
      </w:r>
    </w:p>
    <w:p w:rsidR="000F596A" w:rsidRPr="00A12D72" w:rsidRDefault="000F596A" w:rsidP="001921EA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2D72">
        <w:rPr>
          <w:rFonts w:ascii="Times New Roman" w:hAnsi="Times New Roman"/>
          <w:b/>
          <w:sz w:val="28"/>
          <w:szCs w:val="28"/>
        </w:rPr>
        <w:t xml:space="preserve">КАГАРЛИЦЬКА  МІСЬКА  РАДА  VІІІ  СКЛИКАННЯ </w:t>
      </w:r>
    </w:p>
    <w:p w:rsidR="000F596A" w:rsidRPr="00A12D72" w:rsidRDefault="000F596A" w:rsidP="001921EA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596A" w:rsidRPr="00A12D72" w:rsidRDefault="000F596A" w:rsidP="00192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A12D72">
        <w:rPr>
          <w:rFonts w:ascii="Times New Roman" w:hAnsi="Times New Roman"/>
          <w:b/>
          <w:sz w:val="28"/>
          <w:szCs w:val="28"/>
        </w:rPr>
        <w:t>проєкт</w:t>
      </w:r>
    </w:p>
    <w:p w:rsidR="000F596A" w:rsidRPr="00A12D72" w:rsidRDefault="000F596A" w:rsidP="001921E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0F596A" w:rsidRPr="00A12D72" w:rsidRDefault="000F596A" w:rsidP="00192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2D72">
        <w:rPr>
          <w:rFonts w:ascii="Times New Roman" w:hAnsi="Times New Roman"/>
          <w:b/>
          <w:sz w:val="28"/>
          <w:szCs w:val="28"/>
        </w:rPr>
        <w:t xml:space="preserve">  2024                                                                                                   м. Кагарлик</w:t>
      </w:r>
    </w:p>
    <w:p w:rsidR="000F596A" w:rsidRPr="00A12D72" w:rsidRDefault="000F596A" w:rsidP="001921EA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596A" w:rsidRPr="00A12D72" w:rsidRDefault="000F596A" w:rsidP="001921EA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A12D72">
        <w:rPr>
          <w:rStyle w:val="Heading2Char"/>
          <w:rFonts w:ascii="Times New Roman" w:hAnsi="Times New Roman"/>
          <w:i w:val="0"/>
          <w:lang w:val="uk-UA"/>
        </w:rPr>
        <w:t xml:space="preserve">Про надання  ФГ «Оратай» </w:t>
      </w:r>
      <w:r w:rsidRPr="00A12D72">
        <w:rPr>
          <w:rStyle w:val="Heading2Char"/>
          <w:rFonts w:ascii="Times New Roman" w:hAnsi="Times New Roman"/>
          <w:i w:val="0"/>
        </w:rPr>
        <w:t>в  оренду земельних  ділянок</w:t>
      </w:r>
    </w:p>
    <w:p w:rsidR="000F596A" w:rsidRPr="00A12D72" w:rsidRDefault="000F596A" w:rsidP="001921EA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A12D72">
        <w:rPr>
          <w:rStyle w:val="Heading2Char"/>
          <w:rFonts w:ascii="Times New Roman" w:hAnsi="Times New Roman"/>
          <w:i w:val="0"/>
        </w:rPr>
        <w:t>для ведення товарного сільськогосподарського виробництва  за</w:t>
      </w:r>
    </w:p>
    <w:p w:rsidR="000F596A" w:rsidRPr="00A12D72" w:rsidRDefault="000F596A" w:rsidP="001921EA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A12D72">
        <w:rPr>
          <w:rStyle w:val="Heading2Char"/>
          <w:rFonts w:ascii="Times New Roman" w:hAnsi="Times New Roman"/>
          <w:i w:val="0"/>
        </w:rPr>
        <w:t xml:space="preserve">межами  с. Халча  на території  Кагагарлицької  міської </w:t>
      </w:r>
    </w:p>
    <w:p w:rsidR="000F596A" w:rsidRPr="00A12D72" w:rsidRDefault="000F596A" w:rsidP="001921EA">
      <w:pPr>
        <w:spacing w:after="0" w:line="240" w:lineRule="auto"/>
        <w:rPr>
          <w:rStyle w:val="Heading2Char"/>
          <w:rFonts w:ascii="Times New Roman" w:hAnsi="Times New Roman"/>
          <w:i w:val="0"/>
          <w:iCs w:val="0"/>
        </w:rPr>
      </w:pPr>
      <w:r w:rsidRPr="00A12D72">
        <w:rPr>
          <w:rStyle w:val="Heading2Char"/>
          <w:rFonts w:ascii="Times New Roman" w:hAnsi="Times New Roman"/>
          <w:i w:val="0"/>
        </w:rPr>
        <w:t>територіальної громади, (</w:t>
      </w:r>
      <w:smartTag w:uri="urn:schemas-microsoft-com:office:smarttags" w:element="metricconverter">
        <w:smartTagPr>
          <w:attr w:name="ProductID" w:val="0,1400 га"/>
        </w:smartTagPr>
        <w:r w:rsidRPr="00A12D72">
          <w:rPr>
            <w:rStyle w:val="Heading2Char"/>
            <w:rFonts w:ascii="Times New Roman" w:hAnsi="Times New Roman"/>
            <w:i w:val="0"/>
          </w:rPr>
          <w:t>0,1400 га</w:t>
        </w:r>
      </w:smartTag>
      <w:r w:rsidRPr="00A12D72">
        <w:rPr>
          <w:rStyle w:val="Heading2Char"/>
          <w:rFonts w:ascii="Times New Roman" w:hAnsi="Times New Roman"/>
          <w:i w:val="0"/>
        </w:rPr>
        <w:t>)</w:t>
      </w:r>
    </w:p>
    <w:p w:rsidR="000F596A" w:rsidRPr="00A12D72" w:rsidRDefault="000F596A" w:rsidP="001921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F596A" w:rsidRDefault="000F596A" w:rsidP="00A5090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2D72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</w:t>
      </w:r>
      <w:r w:rsidRPr="00A12D72">
        <w:rPr>
          <w:rFonts w:ascii="Times New Roman" w:hAnsi="Times New Roman"/>
          <w:sz w:val="28"/>
          <w:szCs w:val="28"/>
        </w:rPr>
        <w:t>ФГ «Оратай» керівник Вернигора Максим Михайлович  (с.Халча, вул. Будівельників,4)</w:t>
      </w:r>
      <w:r w:rsidRPr="00A12D72">
        <w:rPr>
          <w:rFonts w:ascii="Times New Roman" w:hAnsi="Times New Roman"/>
          <w:color w:val="000000"/>
          <w:sz w:val="28"/>
          <w:szCs w:val="28"/>
        </w:rPr>
        <w:t xml:space="preserve"> щодо надання в оренду земельних ділянок (для</w:t>
      </w:r>
      <w:r w:rsidRPr="00A12D72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 xml:space="preserve"> ведення товарного сільськогосподарського виробництва</w:t>
      </w:r>
      <w:r w:rsidRPr="00A12D72">
        <w:rPr>
          <w:rFonts w:ascii="Times New Roman" w:hAnsi="Times New Roman"/>
          <w:b/>
          <w:bCs/>
          <w:i/>
          <w:color w:val="000000"/>
          <w:sz w:val="28"/>
          <w:szCs w:val="28"/>
        </w:rPr>
        <w:t>)</w:t>
      </w:r>
      <w:r w:rsidRPr="00A12D7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A12D72">
        <w:rPr>
          <w:rFonts w:ascii="Times New Roman" w:hAnsi="Times New Roman"/>
          <w:color w:val="000000"/>
          <w:sz w:val="28"/>
          <w:szCs w:val="28"/>
        </w:rPr>
        <w:t xml:space="preserve"> за межами  с. Халча, </w:t>
      </w:r>
      <w:r w:rsidRPr="00A12D72">
        <w:rPr>
          <w:rFonts w:ascii="Times New Roman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A12D7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F596A" w:rsidRPr="00A12D72" w:rsidRDefault="000F596A" w:rsidP="00A5090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596A" w:rsidRPr="00A12D72" w:rsidRDefault="000F596A" w:rsidP="001921EA">
      <w:pPr>
        <w:pStyle w:val="BodyText"/>
        <w:spacing w:after="0"/>
        <w:ind w:firstLine="708"/>
        <w:jc w:val="both"/>
        <w:rPr>
          <w:sz w:val="28"/>
          <w:szCs w:val="28"/>
          <w:lang w:val="uk-UA"/>
        </w:rPr>
      </w:pPr>
      <w:r w:rsidRPr="00A12D72">
        <w:rPr>
          <w:sz w:val="28"/>
          <w:szCs w:val="28"/>
          <w:lang w:val="uk-UA"/>
        </w:rPr>
        <w:t xml:space="preserve">1. Передати ФГ «Оратай» в  оренду до 31.12.2025 земельні ділянки для ведення товарного сільськогосподарського виробництва ( польові дороги) за межами  с. Халча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0,1400 га"/>
        </w:smartTagPr>
        <w:r w:rsidRPr="00A12D72">
          <w:rPr>
            <w:sz w:val="28"/>
            <w:szCs w:val="28"/>
            <w:lang w:val="uk-UA"/>
          </w:rPr>
          <w:t>0,1400 га</w:t>
        </w:r>
      </w:smartTag>
      <w:r w:rsidRPr="00A12D72">
        <w:rPr>
          <w:sz w:val="28"/>
          <w:szCs w:val="28"/>
          <w:lang w:val="uk-UA"/>
        </w:rPr>
        <w:t>.</w:t>
      </w:r>
    </w:p>
    <w:p w:rsidR="000F596A" w:rsidRPr="00A12D72" w:rsidRDefault="000F596A" w:rsidP="001921EA">
      <w:pPr>
        <w:pStyle w:val="BodyText"/>
        <w:spacing w:after="0"/>
        <w:ind w:firstLine="708"/>
        <w:jc w:val="both"/>
        <w:rPr>
          <w:sz w:val="28"/>
          <w:szCs w:val="28"/>
          <w:lang w:val="uk-UA"/>
        </w:rPr>
      </w:pPr>
      <w:r w:rsidRPr="00A12D72">
        <w:rPr>
          <w:sz w:val="28"/>
          <w:szCs w:val="28"/>
        </w:rPr>
        <w:t>2. Встановити розмір орендної плати на вказаний період:  7</w:t>
      </w:r>
      <w:r w:rsidRPr="00A12D72">
        <w:rPr>
          <w:sz w:val="28"/>
          <w:szCs w:val="28"/>
          <w:lang w:val="uk-UA"/>
        </w:rPr>
        <w:t>84</w:t>
      </w:r>
      <w:r w:rsidRPr="00A12D72">
        <w:rPr>
          <w:sz w:val="28"/>
          <w:szCs w:val="28"/>
        </w:rPr>
        <w:t xml:space="preserve"> (сімсот  </w:t>
      </w:r>
      <w:r w:rsidRPr="00A12D72">
        <w:rPr>
          <w:sz w:val="28"/>
          <w:szCs w:val="28"/>
          <w:lang w:val="uk-UA"/>
        </w:rPr>
        <w:t xml:space="preserve">вісімдесять чотири </w:t>
      </w:r>
      <w:r w:rsidRPr="00A12D72">
        <w:rPr>
          <w:sz w:val="28"/>
          <w:szCs w:val="28"/>
        </w:rPr>
        <w:t>гривн</w:t>
      </w:r>
      <w:r w:rsidRPr="00A12D72">
        <w:rPr>
          <w:sz w:val="28"/>
          <w:szCs w:val="28"/>
          <w:lang w:val="uk-UA"/>
        </w:rPr>
        <w:t>і</w:t>
      </w:r>
      <w:r w:rsidRPr="00A12D72">
        <w:rPr>
          <w:sz w:val="28"/>
          <w:szCs w:val="28"/>
        </w:rPr>
        <w:t xml:space="preserve"> 00 коп.) (5 </w:t>
      </w:r>
      <w:r w:rsidRPr="00A12D72">
        <w:rPr>
          <w:sz w:val="28"/>
          <w:szCs w:val="28"/>
          <w:lang w:val="uk-UA"/>
        </w:rPr>
        <w:t>6</w:t>
      </w:r>
      <w:r w:rsidRPr="00A12D72">
        <w:rPr>
          <w:sz w:val="28"/>
          <w:szCs w:val="28"/>
        </w:rPr>
        <w:t>00</w:t>
      </w:r>
      <w:r w:rsidRPr="00A12D72">
        <w:rPr>
          <w:sz w:val="28"/>
          <w:szCs w:val="28"/>
          <w:lang w:val="uk-UA"/>
        </w:rPr>
        <w:t xml:space="preserve"> </w:t>
      </w:r>
      <w:r w:rsidRPr="00A12D72">
        <w:rPr>
          <w:sz w:val="28"/>
          <w:szCs w:val="28"/>
        </w:rPr>
        <w:t>грн./1га).</w:t>
      </w:r>
    </w:p>
    <w:p w:rsidR="000F596A" w:rsidRPr="00A12D72" w:rsidRDefault="000F596A" w:rsidP="001921EA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ФГ «</w:t>
      </w:r>
      <w:r w:rsidRPr="00A12D72">
        <w:rPr>
          <w:rFonts w:ascii="Times New Roman" w:hAnsi="Times New Roman"/>
          <w:sz w:val="28"/>
          <w:szCs w:val="28"/>
        </w:rPr>
        <w:t>Оратай» звернутися до Кагарлицької ДПІ ГУ ДПС в Київській області для взяття на облік, як платника земельного податку.</w:t>
      </w:r>
    </w:p>
    <w:p w:rsidR="000F596A" w:rsidRPr="00A12D72" w:rsidRDefault="000F596A" w:rsidP="001921EA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D72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F596A" w:rsidRDefault="000F596A" w:rsidP="001921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12D72">
        <w:rPr>
          <w:rFonts w:ascii="Times New Roman" w:hAnsi="Times New Roman"/>
          <w:sz w:val="28"/>
          <w:szCs w:val="28"/>
        </w:rPr>
        <w:t xml:space="preserve"> 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F596A" w:rsidRPr="00A12D72" w:rsidRDefault="000F596A" w:rsidP="001921E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596A" w:rsidRPr="00A12D72" w:rsidRDefault="000F596A" w:rsidP="001B7C53">
      <w:pPr>
        <w:jc w:val="both"/>
        <w:rPr>
          <w:rFonts w:ascii="Times New Roman" w:hAnsi="Times New Roman"/>
          <w:sz w:val="28"/>
          <w:szCs w:val="28"/>
        </w:rPr>
      </w:pPr>
      <w:r w:rsidRPr="00A12D72">
        <w:rPr>
          <w:rFonts w:ascii="Times New Roman" w:hAnsi="Times New Roman"/>
          <w:b/>
          <w:sz w:val="28"/>
          <w:szCs w:val="28"/>
        </w:rPr>
        <w:t>Міський голова</w:t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</w:r>
      <w:r w:rsidRPr="00A12D72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0F596A" w:rsidRPr="00A12D72" w:rsidRDefault="000F596A" w:rsidP="001921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596A" w:rsidRPr="00A12D72" w:rsidSect="001921E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737C"/>
    <w:rsid w:val="000719E0"/>
    <w:rsid w:val="000F596A"/>
    <w:rsid w:val="00111C3E"/>
    <w:rsid w:val="00154684"/>
    <w:rsid w:val="001921EA"/>
    <w:rsid w:val="001B7C53"/>
    <w:rsid w:val="00224F5E"/>
    <w:rsid w:val="00273216"/>
    <w:rsid w:val="002A06EB"/>
    <w:rsid w:val="002F0063"/>
    <w:rsid w:val="00370881"/>
    <w:rsid w:val="00377377"/>
    <w:rsid w:val="00383B89"/>
    <w:rsid w:val="003E03F1"/>
    <w:rsid w:val="004008E9"/>
    <w:rsid w:val="00417EA3"/>
    <w:rsid w:val="004E629E"/>
    <w:rsid w:val="00562CD3"/>
    <w:rsid w:val="005D50CA"/>
    <w:rsid w:val="00654ED5"/>
    <w:rsid w:val="0069453C"/>
    <w:rsid w:val="006A55E1"/>
    <w:rsid w:val="006A74BA"/>
    <w:rsid w:val="006A7C37"/>
    <w:rsid w:val="00753D2F"/>
    <w:rsid w:val="00797DBE"/>
    <w:rsid w:val="00801B81"/>
    <w:rsid w:val="00830709"/>
    <w:rsid w:val="00883F06"/>
    <w:rsid w:val="008F7FD5"/>
    <w:rsid w:val="00901C23"/>
    <w:rsid w:val="0094471B"/>
    <w:rsid w:val="009746E8"/>
    <w:rsid w:val="00974F71"/>
    <w:rsid w:val="00A12D72"/>
    <w:rsid w:val="00A37ACD"/>
    <w:rsid w:val="00A50908"/>
    <w:rsid w:val="00A56F83"/>
    <w:rsid w:val="00A87325"/>
    <w:rsid w:val="00B106B3"/>
    <w:rsid w:val="00B800E9"/>
    <w:rsid w:val="00BC6A40"/>
    <w:rsid w:val="00C15B62"/>
    <w:rsid w:val="00C703FB"/>
    <w:rsid w:val="00C80623"/>
    <w:rsid w:val="00C84C43"/>
    <w:rsid w:val="00CC1B69"/>
    <w:rsid w:val="00DF4948"/>
    <w:rsid w:val="00E3635C"/>
    <w:rsid w:val="00E37F28"/>
    <w:rsid w:val="00E628D1"/>
    <w:rsid w:val="00EE1383"/>
    <w:rsid w:val="00EE603A"/>
    <w:rsid w:val="00F961A2"/>
    <w:rsid w:val="00FD1676"/>
    <w:rsid w:val="00FD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2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295</Words>
  <Characters>1682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29</cp:revision>
  <dcterms:created xsi:type="dcterms:W3CDTF">2021-12-26T10:39:00Z</dcterms:created>
  <dcterms:modified xsi:type="dcterms:W3CDTF">2024-10-30T06:33:00Z</dcterms:modified>
</cp:coreProperties>
</file>